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6D204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ROSE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FA3B26D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Cutler.</w:t>
      </w:r>
    </w:p>
    <w:p w14:paraId="7600EAAB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3791B1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DCF89D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Syrcok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fishing against him, William</w:t>
      </w:r>
    </w:p>
    <w:p w14:paraId="2A3A5330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Crosse of Hill by </w:t>
      </w:r>
      <w:proofErr w:type="spellStart"/>
      <w:r>
        <w:rPr>
          <w:rFonts w:ascii="Times New Roman" w:hAnsi="Times New Roman" w:cs="Times New Roman"/>
          <w:sz w:val="24"/>
          <w:szCs w:val="24"/>
        </w:rPr>
        <w:t>Stoneley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Richard Rose of Coventry(q.v.).</w:t>
      </w:r>
    </w:p>
    <w:p w14:paraId="1A961C1A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BC0C5C0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6F01FB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ABF2F8" w14:textId="77777777" w:rsidR="00CC2E4D" w:rsidRDefault="00CC2E4D" w:rsidP="00CC2E4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2022</w:t>
      </w:r>
    </w:p>
    <w:p w14:paraId="7CA5FF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E52B9" w14:textId="77777777" w:rsidR="00CC2E4D" w:rsidRDefault="00CC2E4D" w:rsidP="009139A6">
      <w:r>
        <w:separator/>
      </w:r>
    </w:p>
  </w:endnote>
  <w:endnote w:type="continuationSeparator" w:id="0">
    <w:p w14:paraId="00A1388E" w14:textId="77777777" w:rsidR="00CC2E4D" w:rsidRDefault="00CC2E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5E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51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6A0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B313" w14:textId="77777777" w:rsidR="00CC2E4D" w:rsidRDefault="00CC2E4D" w:rsidP="009139A6">
      <w:r>
        <w:separator/>
      </w:r>
    </w:p>
  </w:footnote>
  <w:footnote w:type="continuationSeparator" w:id="0">
    <w:p w14:paraId="5A32246C" w14:textId="77777777" w:rsidR="00CC2E4D" w:rsidRDefault="00CC2E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9F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A3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576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E4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2E4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905FC"/>
  <w15:chartTrackingRefBased/>
  <w15:docId w15:val="{56C8A3C3-EFC0-4C32-A9DE-D0610CF77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2E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2022-08-06T14:56:00Z</dcterms:created>
  <dcterms:modified xsi:type="dcterms:W3CDTF">2022-08-06T14:57:00Z</dcterms:modified>
</cp:coreProperties>
</file>